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D9" w:rsidRPr="00C73A7E" w:rsidRDefault="00BA6AD9" w:rsidP="00DB48DD">
      <w:pPr>
        <w:ind w:left="360"/>
        <w:rPr>
          <w:b/>
          <w:sz w:val="24"/>
          <w:szCs w:val="24"/>
        </w:rPr>
      </w:pPr>
    </w:p>
    <w:p w:rsidR="00BA6AD9" w:rsidRPr="00C73A7E" w:rsidRDefault="00BA6AD9" w:rsidP="00C73A7E">
      <w:pPr>
        <w:jc w:val="center"/>
        <w:rPr>
          <w:b/>
          <w:sz w:val="24"/>
          <w:szCs w:val="24"/>
        </w:rPr>
      </w:pPr>
      <w:r w:rsidRPr="00C73A7E">
        <w:rPr>
          <w:b/>
          <w:sz w:val="24"/>
          <w:szCs w:val="24"/>
        </w:rPr>
        <w:t xml:space="preserve">Всероссийская олимпиада школьников по информатике </w:t>
      </w:r>
      <w:r>
        <w:rPr>
          <w:b/>
          <w:sz w:val="24"/>
          <w:szCs w:val="24"/>
        </w:rPr>
        <w:t>2015-2016</w:t>
      </w:r>
      <w:r w:rsidRPr="00C73A7E">
        <w:rPr>
          <w:b/>
          <w:sz w:val="24"/>
          <w:szCs w:val="24"/>
        </w:rPr>
        <w:t xml:space="preserve">уч.год. </w:t>
      </w:r>
    </w:p>
    <w:p w:rsidR="00BA6AD9" w:rsidRPr="00C73A7E" w:rsidRDefault="00BA6AD9" w:rsidP="00C73A7E">
      <w:pPr>
        <w:jc w:val="center"/>
        <w:rPr>
          <w:b/>
          <w:sz w:val="24"/>
          <w:szCs w:val="24"/>
        </w:rPr>
      </w:pPr>
      <w:r w:rsidRPr="00C73A7E">
        <w:rPr>
          <w:b/>
          <w:sz w:val="24"/>
          <w:szCs w:val="24"/>
        </w:rPr>
        <w:t>Школьный этап. 5-</w:t>
      </w:r>
      <w:r>
        <w:rPr>
          <w:b/>
          <w:sz w:val="24"/>
          <w:szCs w:val="24"/>
        </w:rPr>
        <w:t>6</w:t>
      </w:r>
      <w:r w:rsidRPr="00C73A7E">
        <w:rPr>
          <w:b/>
          <w:sz w:val="24"/>
          <w:szCs w:val="24"/>
        </w:rPr>
        <w:t xml:space="preserve">  классы 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b/>
          <w:sz w:val="24"/>
          <w:szCs w:val="24"/>
          <w:u w:val="single"/>
        </w:rPr>
      </w:pPr>
      <w:r w:rsidRPr="00C73A7E">
        <w:rPr>
          <w:b/>
          <w:sz w:val="24"/>
          <w:szCs w:val="24"/>
          <w:u w:val="single"/>
        </w:rPr>
        <w:t xml:space="preserve">Задача 1.  </w:t>
      </w:r>
      <w:r w:rsidRPr="00C73A7E">
        <w:rPr>
          <w:i/>
          <w:sz w:val="24"/>
          <w:szCs w:val="24"/>
        </w:rPr>
        <w:t>(1 балл)</w:t>
      </w: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sz w:val="24"/>
          <w:szCs w:val="24"/>
        </w:rPr>
        <w:t>Анаграммы – это головоломки, в которых переставляются буквы в словах. Расшифруйте слова в анаграммах. Выберите лишнее слово:</w:t>
      </w:r>
    </w:p>
    <w:p w:rsidR="00BA6AD9" w:rsidRPr="00C73A7E" w:rsidRDefault="00BA6AD9" w:rsidP="00C73A7E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C73A7E">
        <w:rPr>
          <w:sz w:val="24"/>
          <w:szCs w:val="24"/>
        </w:rPr>
        <w:t>авираклату  Б) торнимо  В) тернпри Г) шьмы  Д) вилезорте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2.</w:t>
      </w:r>
      <w:r w:rsidRPr="00C73A7E">
        <w:rPr>
          <w:b/>
          <w:sz w:val="24"/>
          <w:szCs w:val="24"/>
        </w:rPr>
        <w:t>«Ребусы»</w:t>
      </w:r>
      <w:r w:rsidRPr="00C73A7E">
        <w:rPr>
          <w:i/>
          <w:sz w:val="24"/>
          <w:szCs w:val="24"/>
        </w:rPr>
        <w:t>(2 балла)</w:t>
      </w:r>
    </w:p>
    <w:p w:rsidR="00BA6AD9" w:rsidRPr="00C73A7E" w:rsidRDefault="00BA6AD9" w:rsidP="00C73A7E">
      <w:pPr>
        <w:rPr>
          <w:i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-5.5pt;margin-top:6.55pt;width:504.8pt;height:119.35pt;z-index:-251658240;visibility:visible">
            <v:imagedata r:id="rId7" r:href="rId8" croptop="19936f" cropbottom="21749f"/>
          </v:shape>
        </w:pic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b/>
          <w:sz w:val="24"/>
          <w:szCs w:val="24"/>
        </w:rPr>
      </w:pPr>
    </w:p>
    <w:p w:rsidR="00BA6AD9" w:rsidRPr="00C73A7E" w:rsidRDefault="00BA6AD9" w:rsidP="00C73A7E">
      <w:pPr>
        <w:rPr>
          <w:b/>
          <w:sz w:val="24"/>
          <w:szCs w:val="24"/>
        </w:rPr>
      </w:pPr>
    </w:p>
    <w:p w:rsidR="00BA6AD9" w:rsidRPr="00C73A7E" w:rsidRDefault="00BA6AD9" w:rsidP="00C73A7E">
      <w:pPr>
        <w:rPr>
          <w:rFonts w:ascii="Arial" w:hAnsi="Arial" w:cs="Arial"/>
          <w:sz w:val="24"/>
          <w:szCs w:val="24"/>
        </w:rPr>
      </w:pPr>
    </w:p>
    <w:p w:rsidR="00BA6AD9" w:rsidRPr="00C73A7E" w:rsidRDefault="00BA6AD9" w:rsidP="00C73A7E">
      <w:pPr>
        <w:rPr>
          <w:b/>
          <w:sz w:val="24"/>
          <w:szCs w:val="24"/>
          <w:u w:val="single"/>
        </w:rPr>
      </w:pP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 xml:space="preserve">Задача 3. </w:t>
      </w:r>
      <w:r w:rsidRPr="00C73A7E">
        <w:rPr>
          <w:b/>
          <w:sz w:val="24"/>
          <w:szCs w:val="24"/>
        </w:rPr>
        <w:t>“ШАРАДА” (</w:t>
      </w:r>
      <w:r w:rsidRPr="00C73A7E">
        <w:rPr>
          <w:sz w:val="24"/>
          <w:szCs w:val="24"/>
        </w:rPr>
        <w:t>4 балла)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sz w:val="24"/>
          <w:szCs w:val="24"/>
        </w:rPr>
        <w:t xml:space="preserve">   Три слога в слове. Первый слог – большой снеговика кусок.</w:t>
      </w: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sz w:val="24"/>
          <w:szCs w:val="24"/>
        </w:rPr>
        <w:t xml:space="preserve">   Осуществляют слог второй слоны, придя на водопой.</w:t>
      </w: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sz w:val="24"/>
          <w:szCs w:val="24"/>
        </w:rPr>
        <w:t xml:space="preserve">   А третий слог зовётся так, как прежде звался твёрдый знак.</w:t>
      </w:r>
    </w:p>
    <w:p w:rsidR="00BA6AD9" w:rsidRPr="00C73A7E" w:rsidRDefault="00BA6AD9" w:rsidP="00C73A7E">
      <w:pPr>
        <w:rPr>
          <w:b/>
          <w:i/>
          <w:sz w:val="24"/>
          <w:szCs w:val="24"/>
        </w:rPr>
      </w:pPr>
      <w:r w:rsidRPr="00C73A7E">
        <w:rPr>
          <w:sz w:val="24"/>
          <w:szCs w:val="24"/>
        </w:rPr>
        <w:t xml:space="preserve">   Соедини все три как надо, получишь ЭВМ в награду</w:t>
      </w:r>
      <w:r w:rsidRPr="00C73A7E">
        <w:rPr>
          <w:b/>
          <w:i/>
          <w:sz w:val="24"/>
          <w:szCs w:val="24"/>
        </w:rPr>
        <w:t>.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4.</w:t>
      </w:r>
      <w:r w:rsidRPr="00C73A7E">
        <w:rPr>
          <w:b/>
          <w:sz w:val="24"/>
          <w:szCs w:val="24"/>
        </w:rPr>
        <w:t xml:space="preserve">«Робот-исполнитель» </w:t>
      </w:r>
      <w:r w:rsidRPr="00C73A7E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6</w:t>
      </w:r>
      <w:r w:rsidRPr="00C73A7E">
        <w:rPr>
          <w:i/>
          <w:sz w:val="24"/>
          <w:szCs w:val="24"/>
        </w:rPr>
        <w:t xml:space="preserve">  балл</w:t>
      </w:r>
      <w:r>
        <w:rPr>
          <w:i/>
          <w:sz w:val="24"/>
          <w:szCs w:val="24"/>
        </w:rPr>
        <w:t>ов</w:t>
      </w:r>
      <w:r w:rsidRPr="00C73A7E">
        <w:rPr>
          <w:i/>
          <w:sz w:val="24"/>
          <w:szCs w:val="24"/>
        </w:rPr>
        <w:t xml:space="preserve">) </w:t>
      </w:r>
    </w:p>
    <w:p w:rsidR="00BA6AD9" w:rsidRPr="00C73A7E" w:rsidRDefault="00BA6AD9" w:rsidP="00C73A7E">
      <w:pPr>
        <w:ind w:right="-625"/>
        <w:rPr>
          <w:sz w:val="24"/>
          <w:szCs w:val="24"/>
        </w:rPr>
      </w:pPr>
      <w:r w:rsidRPr="00C73A7E">
        <w:rPr>
          <w:sz w:val="24"/>
          <w:szCs w:val="24"/>
        </w:rPr>
        <w:t xml:space="preserve">       В результате выполнения алгоритма исполнитель</w:t>
      </w:r>
    </w:p>
    <w:p w:rsidR="00BA6AD9" w:rsidRPr="00C73A7E" w:rsidRDefault="00BA6AD9" w:rsidP="00C73A7E">
      <w:pPr>
        <w:ind w:right="-625"/>
        <w:rPr>
          <w:sz w:val="24"/>
          <w:szCs w:val="24"/>
        </w:rPr>
      </w:pPr>
      <w:r w:rsidRPr="00C73A7E">
        <w:rPr>
          <w:sz w:val="24"/>
          <w:szCs w:val="24"/>
        </w:rPr>
        <w:t xml:space="preserve">       перешел  в клетку 5. Укажите номер исходной клетки.</w:t>
      </w:r>
    </w:p>
    <w:tbl>
      <w:tblPr>
        <w:tblW w:w="0" w:type="auto"/>
        <w:tblInd w:w="6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285"/>
        <w:gridCol w:w="1286"/>
        <w:gridCol w:w="1286"/>
        <w:gridCol w:w="1286"/>
        <w:gridCol w:w="1286"/>
      </w:tblGrid>
      <w:tr w:rsidR="00BA6AD9" w:rsidRPr="00C73A7E" w:rsidTr="00C73A7E">
        <w:tc>
          <w:tcPr>
            <w:tcW w:w="1285" w:type="dxa"/>
            <w:tcBorders>
              <w:top w:val="single" w:sz="12" w:space="0" w:color="auto"/>
              <w:bottom w:val="nil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12" w:space="0" w:color="auto"/>
              <w:bottom w:val="nil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  <w:r w:rsidRPr="00C73A7E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12" w:space="0" w:color="auto"/>
              <w:bottom w:val="nil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  <w:r w:rsidRPr="00C73A7E">
              <w:rPr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12" w:space="0" w:color="auto"/>
              <w:bottom w:val="nil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</w:tr>
      <w:tr w:rsidR="00BA6AD9" w:rsidRPr="00C73A7E" w:rsidTr="00C73A7E">
        <w:tc>
          <w:tcPr>
            <w:tcW w:w="1285" w:type="dxa"/>
            <w:shd w:val="pct40" w:color="auto" w:fill="auto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86" w:type="dxa"/>
            <w:shd w:val="pct40" w:color="auto" w:fill="auto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86" w:type="dxa"/>
          </w:tcPr>
          <w:p w:rsidR="00BA6AD9" w:rsidRPr="00C73A7E" w:rsidRDefault="00BA6AD9" w:rsidP="00C73A7E">
            <w:pPr>
              <w:ind w:right="-625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sym w:font="Wingdings" w:char="F0AD"/>
            </w:r>
            <w:r w:rsidRPr="00C73A7E">
              <w:rPr>
                <w:b/>
                <w:sz w:val="24"/>
                <w:szCs w:val="24"/>
              </w:rPr>
              <w:t xml:space="preserve">      5</w:t>
            </w:r>
          </w:p>
        </w:tc>
        <w:tc>
          <w:tcPr>
            <w:tcW w:w="1286" w:type="dxa"/>
            <w:shd w:val="pct40" w:color="auto" w:fill="auto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86" w:type="dxa"/>
            <w:shd w:val="pct40" w:color="auto" w:fill="auto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7</w:t>
            </w:r>
          </w:p>
        </w:tc>
      </w:tr>
      <w:tr w:rsidR="00BA6AD9" w:rsidRPr="00C73A7E" w:rsidTr="00C73A7E">
        <w:tc>
          <w:tcPr>
            <w:tcW w:w="1285" w:type="dxa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6" w:type="dxa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86" w:type="dxa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6" w:type="dxa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  <w:r w:rsidRPr="00C73A7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86" w:type="dxa"/>
          </w:tcPr>
          <w:p w:rsidR="00BA6AD9" w:rsidRPr="00C73A7E" w:rsidRDefault="00BA6AD9" w:rsidP="00C73A7E">
            <w:pPr>
              <w:ind w:right="-625"/>
              <w:jc w:val="center"/>
              <w:rPr>
                <w:b/>
                <w:sz w:val="24"/>
                <w:szCs w:val="24"/>
              </w:rPr>
            </w:pPr>
          </w:p>
        </w:tc>
      </w:tr>
      <w:tr w:rsidR="00BA6AD9" w:rsidRPr="00C73A7E" w:rsidTr="00C73A7E">
        <w:tc>
          <w:tcPr>
            <w:tcW w:w="1285" w:type="dxa"/>
            <w:tcBorders>
              <w:bottom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:rsidR="00BA6AD9" w:rsidRPr="00C73A7E" w:rsidRDefault="00BA6AD9" w:rsidP="00C73A7E">
            <w:pPr>
              <w:ind w:right="-625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BA6AD9" w:rsidRPr="00C73A7E" w:rsidRDefault="00BA6AD9" w:rsidP="00C73A7E">
      <w:pPr>
        <w:ind w:left="680" w:right="-625"/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>Если клетка не закрашена</w:t>
      </w:r>
    </w:p>
    <w:p w:rsidR="00BA6AD9" w:rsidRPr="00C73A7E" w:rsidRDefault="00BA6AD9" w:rsidP="00C73A7E">
      <w:pPr>
        <w:ind w:left="680" w:right="-625"/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 xml:space="preserve">        то вниз; вправо; вверх;</w:t>
      </w:r>
    </w:p>
    <w:p w:rsidR="00BA6AD9" w:rsidRPr="00C73A7E" w:rsidRDefault="00BA6AD9" w:rsidP="00C73A7E">
      <w:pPr>
        <w:ind w:left="680" w:right="-625"/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 xml:space="preserve">        иначе вправо; вправо; влево;</w:t>
      </w:r>
    </w:p>
    <w:p w:rsidR="00BA6AD9" w:rsidRPr="00C73A7E" w:rsidRDefault="00BA6AD9" w:rsidP="00C73A7E">
      <w:pPr>
        <w:ind w:left="680" w:right="-625"/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>конец ветвления.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5.</w:t>
      </w:r>
      <w:r w:rsidRPr="00C73A7E">
        <w:rPr>
          <w:b/>
          <w:sz w:val="24"/>
          <w:szCs w:val="24"/>
        </w:rPr>
        <w:t>“ЧИСЛО”</w:t>
      </w:r>
      <w:r w:rsidRPr="00C73A7E">
        <w:rPr>
          <w:i/>
          <w:sz w:val="24"/>
          <w:szCs w:val="24"/>
        </w:rPr>
        <w:t>(5 баллов)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ind w:right="-625" w:firstLine="567"/>
        <w:rPr>
          <w:sz w:val="24"/>
          <w:szCs w:val="24"/>
        </w:rPr>
      </w:pPr>
      <w:r w:rsidRPr="00C73A7E">
        <w:rPr>
          <w:sz w:val="24"/>
          <w:szCs w:val="24"/>
        </w:rPr>
        <w:t xml:space="preserve"> Какое число является логическим продолжением ряда    18, 10, 6, 4?</w:t>
      </w:r>
    </w:p>
    <w:p w:rsidR="00BA6AD9" w:rsidRPr="00C73A7E" w:rsidRDefault="00BA6AD9" w:rsidP="00C73A7E">
      <w:pPr>
        <w:rPr>
          <w:b/>
          <w:sz w:val="24"/>
          <w:szCs w:val="24"/>
          <w:u w:val="single"/>
        </w:rPr>
      </w:pPr>
    </w:p>
    <w:p w:rsidR="00BA6AD9" w:rsidRPr="00C73A7E" w:rsidRDefault="00BA6AD9" w:rsidP="00C73A7E">
      <w:pPr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 xml:space="preserve">Задача 6. </w:t>
      </w:r>
      <w:r w:rsidRPr="00C73A7E">
        <w:rPr>
          <w:b/>
          <w:sz w:val="24"/>
          <w:szCs w:val="24"/>
        </w:rPr>
        <w:t xml:space="preserve">“ОЦЕНКА” </w:t>
      </w:r>
      <w:r w:rsidRPr="00C73A7E">
        <w:rPr>
          <w:i/>
          <w:sz w:val="24"/>
          <w:szCs w:val="24"/>
        </w:rPr>
        <w:t>(10 баллов)</w:t>
      </w:r>
    </w:p>
    <w:p w:rsidR="00BA6AD9" w:rsidRPr="00C73A7E" w:rsidRDefault="00BA6AD9" w:rsidP="00C73A7E">
      <w:pPr>
        <w:ind w:left="567"/>
        <w:rPr>
          <w:sz w:val="24"/>
          <w:szCs w:val="24"/>
        </w:rPr>
      </w:pPr>
      <w:r w:rsidRPr="00C73A7E">
        <w:rPr>
          <w:sz w:val="24"/>
          <w:szCs w:val="24"/>
        </w:rPr>
        <w:t>Некто А- отличник, у Б- пятёрка или пропуск занятия, у В – четвёрка или тройка, у Г – возможны все оценки и даже пропуск занятий, у Д – пропуск или тройка. Какая оценка у каждого из них, если один отсутствовал на занятии, а все остальные получили различные оценки?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Default="00BA6AD9" w:rsidP="00C73A7E">
      <w:pPr>
        <w:rPr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7</w:t>
      </w:r>
      <w:r w:rsidRPr="00C73A7E">
        <w:rPr>
          <w:sz w:val="24"/>
          <w:szCs w:val="24"/>
        </w:rPr>
        <w:t>. “</w:t>
      </w:r>
      <w:r>
        <w:rPr>
          <w:b/>
          <w:sz w:val="24"/>
          <w:szCs w:val="24"/>
        </w:rPr>
        <w:t>Арифметик</w:t>
      </w:r>
      <w:r w:rsidRPr="00C73A7E">
        <w:rPr>
          <w:sz w:val="24"/>
          <w:szCs w:val="24"/>
        </w:rPr>
        <w:t>” (</w:t>
      </w:r>
      <w:r>
        <w:rPr>
          <w:i/>
          <w:sz w:val="24"/>
          <w:szCs w:val="24"/>
        </w:rPr>
        <w:t>4</w:t>
      </w:r>
      <w:r w:rsidRPr="00C73A7E">
        <w:rPr>
          <w:i/>
          <w:sz w:val="24"/>
          <w:szCs w:val="24"/>
        </w:rPr>
        <w:t>балл</w:t>
      </w:r>
      <w:r>
        <w:rPr>
          <w:i/>
          <w:sz w:val="24"/>
          <w:szCs w:val="24"/>
        </w:rPr>
        <w:t>а</w:t>
      </w:r>
      <w:r w:rsidRPr="00C73A7E">
        <w:rPr>
          <w:sz w:val="24"/>
          <w:szCs w:val="24"/>
        </w:rPr>
        <w:t>)</w:t>
      </w:r>
    </w:p>
    <w:p w:rsidR="00BA6AD9" w:rsidRDefault="00BA6AD9" w:rsidP="00C73A7E">
      <w:pPr>
        <w:rPr>
          <w:sz w:val="24"/>
          <w:szCs w:val="24"/>
        </w:rPr>
      </w:pPr>
      <w:r>
        <w:rPr>
          <w:sz w:val="24"/>
          <w:szCs w:val="24"/>
        </w:rPr>
        <w:t>У исполнителя Арифметик есть 2 команды, которым присвоены номера:</w:t>
      </w:r>
    </w:p>
    <w:p w:rsidR="00BA6AD9" w:rsidRDefault="00BA6AD9" w:rsidP="00253C74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вычти 1</w:t>
      </w:r>
    </w:p>
    <w:p w:rsidR="00BA6AD9" w:rsidRDefault="00BA6AD9" w:rsidP="00253C74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умножь на 3</w:t>
      </w:r>
    </w:p>
    <w:p w:rsidR="00BA6AD9" w:rsidRDefault="00BA6AD9" w:rsidP="00253C74">
      <w:pPr>
        <w:ind w:left="360"/>
        <w:rPr>
          <w:sz w:val="24"/>
          <w:szCs w:val="24"/>
        </w:rPr>
      </w:pPr>
      <w:r>
        <w:rPr>
          <w:sz w:val="24"/>
          <w:szCs w:val="24"/>
        </w:rPr>
        <w:t>Первая команда уменьшает число на экране на 1, вторая – увеличивает его в 3 раза. Запишите программу, состоящую из минимального количества команд, для получения из числа 3 числа 16.</w:t>
      </w:r>
    </w:p>
    <w:p w:rsidR="00BA6AD9" w:rsidRDefault="00BA6AD9" w:rsidP="00253C74">
      <w:pPr>
        <w:ind w:left="360"/>
        <w:rPr>
          <w:sz w:val="24"/>
          <w:szCs w:val="24"/>
        </w:rPr>
      </w:pPr>
      <w:r w:rsidRPr="00253C74">
        <w:rPr>
          <w:b/>
          <w:sz w:val="24"/>
          <w:szCs w:val="24"/>
        </w:rPr>
        <w:t>Пример</w:t>
      </w:r>
      <w:r>
        <w:rPr>
          <w:sz w:val="24"/>
          <w:szCs w:val="24"/>
        </w:rPr>
        <w:t>. Преобразовать число 1 в 4. Текст программы – 21211, т.е.</w:t>
      </w:r>
    </w:p>
    <w:p w:rsidR="00BA6AD9" w:rsidRPr="00301E8E" w:rsidRDefault="00BA6AD9" w:rsidP="00261021">
      <w:pPr>
        <w:ind w:left="360" w:firstLine="1058"/>
        <w:rPr>
          <w:b/>
          <w:sz w:val="24"/>
          <w:szCs w:val="24"/>
        </w:rPr>
      </w:pPr>
      <w:r w:rsidRPr="00301E8E">
        <w:rPr>
          <w:b/>
          <w:sz w:val="24"/>
          <w:szCs w:val="24"/>
        </w:rPr>
        <w:t>Умножь на 3</w:t>
      </w:r>
    </w:p>
    <w:p w:rsidR="00BA6AD9" w:rsidRPr="00301E8E" w:rsidRDefault="00BA6AD9" w:rsidP="00261021">
      <w:pPr>
        <w:ind w:left="360" w:firstLine="1058"/>
        <w:rPr>
          <w:b/>
          <w:sz w:val="24"/>
          <w:szCs w:val="24"/>
        </w:rPr>
      </w:pPr>
      <w:r w:rsidRPr="00301E8E">
        <w:rPr>
          <w:b/>
          <w:sz w:val="24"/>
          <w:szCs w:val="24"/>
        </w:rPr>
        <w:t>Вычти 1</w:t>
      </w:r>
    </w:p>
    <w:p w:rsidR="00BA6AD9" w:rsidRPr="00301E8E" w:rsidRDefault="00BA6AD9" w:rsidP="00261021">
      <w:pPr>
        <w:ind w:left="360" w:firstLine="1058"/>
        <w:rPr>
          <w:b/>
          <w:sz w:val="24"/>
          <w:szCs w:val="24"/>
        </w:rPr>
      </w:pPr>
      <w:r w:rsidRPr="00301E8E">
        <w:rPr>
          <w:b/>
          <w:sz w:val="24"/>
          <w:szCs w:val="24"/>
        </w:rPr>
        <w:t>Умножь на 3 вычти 1</w:t>
      </w:r>
    </w:p>
    <w:p w:rsidR="00BA6AD9" w:rsidRPr="00C73A7E" w:rsidRDefault="00BA6AD9" w:rsidP="00261021">
      <w:pPr>
        <w:ind w:left="360" w:firstLine="1058"/>
        <w:rPr>
          <w:sz w:val="24"/>
          <w:szCs w:val="24"/>
        </w:rPr>
      </w:pPr>
      <w:r w:rsidRPr="00301E8E">
        <w:rPr>
          <w:b/>
          <w:sz w:val="24"/>
          <w:szCs w:val="24"/>
        </w:rPr>
        <w:t>Вычти1</w:t>
      </w:r>
    </w:p>
    <w:p w:rsidR="00BA6AD9" w:rsidRPr="00C73A7E" w:rsidRDefault="00BA6AD9" w:rsidP="00C73A7E">
      <w:pPr>
        <w:ind w:left="567"/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ind w:firstLine="180"/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8.</w:t>
      </w:r>
      <w:r w:rsidRPr="00C73A7E">
        <w:rPr>
          <w:b/>
          <w:sz w:val="24"/>
          <w:szCs w:val="24"/>
        </w:rPr>
        <w:t xml:space="preserve"> «Кроссворд</w:t>
      </w:r>
      <w:r w:rsidRPr="00C73A7E">
        <w:rPr>
          <w:i/>
          <w:sz w:val="24"/>
          <w:szCs w:val="24"/>
        </w:rPr>
        <w:t>» (10 баллов)</w:t>
      </w:r>
    </w:p>
    <w:p w:rsidR="00BA6AD9" w:rsidRPr="00C73A7E" w:rsidRDefault="00BA6AD9" w:rsidP="00C73A7E">
      <w:pPr>
        <w:ind w:firstLine="180"/>
        <w:rPr>
          <w:i/>
          <w:sz w:val="24"/>
          <w:szCs w:val="24"/>
        </w:rPr>
      </w:pPr>
    </w:p>
    <w:tbl>
      <w:tblPr>
        <w:tblW w:w="3920" w:type="dxa"/>
        <w:tblInd w:w="88" w:type="dxa"/>
        <w:tblLook w:val="0000"/>
      </w:tblPr>
      <w:tblGrid>
        <w:gridCol w:w="350"/>
        <w:gridCol w:w="483"/>
        <w:gridCol w:w="340"/>
        <w:gridCol w:w="340"/>
        <w:gridCol w:w="350"/>
        <w:gridCol w:w="350"/>
        <w:gridCol w:w="350"/>
        <w:gridCol w:w="340"/>
        <w:gridCol w:w="340"/>
        <w:gridCol w:w="340"/>
        <w:gridCol w:w="340"/>
        <w:gridCol w:w="340"/>
        <w:gridCol w:w="340"/>
        <w:gridCol w:w="340"/>
      </w:tblGrid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9134B7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6C7C30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bottom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bottom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6AD9" w:rsidRPr="00C73A7E" w:rsidTr="00C73A7E">
        <w:trPr>
          <w:trHeight w:val="25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jc w:val="right"/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</w:tcPr>
          <w:p w:rsidR="00BA6AD9" w:rsidRPr="00C73A7E" w:rsidRDefault="00BA6AD9" w:rsidP="009134B7">
            <w:pPr>
              <w:rPr>
                <w:rFonts w:ascii="Arial CYR" w:hAnsi="Arial CYR" w:cs="Arial CYR"/>
                <w:sz w:val="24"/>
                <w:szCs w:val="24"/>
              </w:rPr>
            </w:pPr>
            <w:r w:rsidRPr="00C73A7E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6AD9" w:rsidRPr="00C73A7E" w:rsidRDefault="00BA6AD9" w:rsidP="00C73A7E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BA6AD9" w:rsidRPr="00C73A7E" w:rsidRDefault="00BA6AD9" w:rsidP="00C73A7E">
      <w:pPr>
        <w:ind w:firstLine="180"/>
        <w:rPr>
          <w:b/>
          <w:sz w:val="24"/>
          <w:szCs w:val="24"/>
        </w:rPr>
      </w:pPr>
    </w:p>
    <w:p w:rsidR="00BA6AD9" w:rsidRPr="00C73A7E" w:rsidRDefault="00BA6AD9" w:rsidP="00C73A7E">
      <w:pPr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>По горизонтали:</w:t>
      </w:r>
    </w:p>
    <w:p w:rsidR="00BA6AD9" w:rsidRPr="00C73A7E" w:rsidRDefault="00BA6AD9" w:rsidP="009134B7">
      <w:pPr>
        <w:jc w:val="both"/>
        <w:rPr>
          <w:sz w:val="24"/>
          <w:szCs w:val="24"/>
        </w:rPr>
      </w:pPr>
      <w:r w:rsidRPr="00C73A7E">
        <w:rPr>
          <w:sz w:val="24"/>
          <w:szCs w:val="24"/>
        </w:rPr>
        <w:t>1. Внешнее запоминающее устройство. 2. Устройство для обработки информации.</w:t>
      </w:r>
    </w:p>
    <w:p w:rsidR="00BA6AD9" w:rsidRPr="00C73A7E" w:rsidRDefault="00BA6AD9" w:rsidP="009134B7">
      <w:pPr>
        <w:jc w:val="both"/>
        <w:rPr>
          <w:sz w:val="24"/>
          <w:szCs w:val="24"/>
        </w:rPr>
      </w:pPr>
      <w:r w:rsidRPr="00C73A7E">
        <w:rPr>
          <w:sz w:val="24"/>
          <w:szCs w:val="24"/>
        </w:rPr>
        <w:t>3. Информация, имеющая имя и записанная во внешней памяти компьютера.</w:t>
      </w:r>
    </w:p>
    <w:p w:rsidR="00BA6AD9" w:rsidRDefault="00BA6AD9" w:rsidP="009134B7">
      <w:pPr>
        <w:jc w:val="both"/>
        <w:rPr>
          <w:sz w:val="24"/>
          <w:szCs w:val="24"/>
        </w:rPr>
      </w:pPr>
      <w:r w:rsidRPr="00C73A7E">
        <w:rPr>
          <w:sz w:val="24"/>
          <w:szCs w:val="24"/>
        </w:rPr>
        <w:t xml:space="preserve">4. Устройство вывода информации.  </w:t>
      </w:r>
      <w:r>
        <w:rPr>
          <w:sz w:val="24"/>
          <w:szCs w:val="24"/>
        </w:rPr>
        <w:t>5</w:t>
      </w:r>
      <w:r w:rsidRPr="009134B7">
        <w:rPr>
          <w:sz w:val="24"/>
          <w:szCs w:val="24"/>
        </w:rPr>
        <w:t xml:space="preserve">. Гибкий диск. 6. Устройство ввода информации.  </w:t>
      </w:r>
    </w:p>
    <w:p w:rsidR="00BA6AD9" w:rsidRPr="009134B7" w:rsidRDefault="00BA6AD9" w:rsidP="009134B7">
      <w:pPr>
        <w:jc w:val="both"/>
        <w:rPr>
          <w:sz w:val="24"/>
          <w:szCs w:val="24"/>
        </w:rPr>
      </w:pPr>
      <w:r w:rsidRPr="009134B7">
        <w:rPr>
          <w:sz w:val="24"/>
          <w:szCs w:val="24"/>
        </w:rPr>
        <w:t>7. Устройство вывода больших схем и карт на бумагу  8. Устройство вывода информации на бумагу.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b/>
          <w:i/>
          <w:sz w:val="24"/>
          <w:szCs w:val="24"/>
        </w:rPr>
      </w:pPr>
      <w:r w:rsidRPr="00C73A7E">
        <w:rPr>
          <w:b/>
          <w:i/>
          <w:sz w:val="24"/>
          <w:szCs w:val="24"/>
        </w:rPr>
        <w:t xml:space="preserve">По вертикали: </w:t>
      </w:r>
    </w:p>
    <w:p w:rsidR="00BA6AD9" w:rsidRPr="00C73A7E" w:rsidRDefault="00BA6AD9" w:rsidP="00C73A7E">
      <w:pPr>
        <w:rPr>
          <w:sz w:val="24"/>
          <w:szCs w:val="24"/>
        </w:rPr>
      </w:pPr>
      <w:r w:rsidRPr="00C73A7E">
        <w:rPr>
          <w:sz w:val="24"/>
          <w:szCs w:val="24"/>
        </w:rPr>
        <w:t>9. Базовый элемент, который  использовался при создании ЭВМ второго поколения. 10. Единица измерения информации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Pr="00C73A7E" w:rsidRDefault="00BA6AD9" w:rsidP="00C73A7E">
      <w:pPr>
        <w:rPr>
          <w:sz w:val="24"/>
          <w:szCs w:val="24"/>
        </w:rPr>
      </w:pPr>
    </w:p>
    <w:p w:rsidR="00BA6AD9" w:rsidRDefault="00BA6AD9" w:rsidP="00C73A7E">
      <w:pPr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9.</w:t>
      </w:r>
      <w:r w:rsidRPr="00C73A7E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Собери пазл</w:t>
      </w:r>
      <w:r w:rsidRPr="00C73A7E">
        <w:rPr>
          <w:b/>
          <w:sz w:val="24"/>
          <w:szCs w:val="24"/>
        </w:rPr>
        <w:t xml:space="preserve">» </w:t>
      </w:r>
      <w:r w:rsidRPr="00C73A7E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8</w:t>
      </w:r>
      <w:r w:rsidRPr="00C73A7E">
        <w:rPr>
          <w:i/>
          <w:sz w:val="24"/>
          <w:szCs w:val="24"/>
        </w:rPr>
        <w:t xml:space="preserve">  балл</w:t>
      </w:r>
      <w:r>
        <w:rPr>
          <w:i/>
          <w:sz w:val="24"/>
          <w:szCs w:val="24"/>
        </w:rPr>
        <w:t>ов</w:t>
      </w:r>
      <w:r w:rsidRPr="00C73A7E">
        <w:rPr>
          <w:i/>
          <w:sz w:val="24"/>
          <w:szCs w:val="24"/>
        </w:rPr>
        <w:t>)</w:t>
      </w:r>
    </w:p>
    <w:p w:rsidR="00BA6AD9" w:rsidRPr="006C7C30" w:rsidRDefault="00BA6AD9" w:rsidP="00C73A7E">
      <w:pPr>
        <w:rPr>
          <w:i/>
          <w:color w:val="FF0000"/>
          <w:sz w:val="24"/>
          <w:szCs w:val="24"/>
        </w:rPr>
      </w:pPr>
      <w:r>
        <w:rPr>
          <w:i/>
          <w:sz w:val="24"/>
          <w:szCs w:val="24"/>
        </w:rPr>
        <w:t xml:space="preserve">Откройте в сети Интернет страницу по адресу - </w:t>
      </w:r>
      <w:hyperlink r:id="rId9" w:history="1">
        <w:r w:rsidRPr="0054346A">
          <w:rPr>
            <w:rStyle w:val="Hyperlink"/>
            <w:i/>
            <w:sz w:val="24"/>
            <w:szCs w:val="24"/>
          </w:rPr>
          <w:t>http://juicypuzzles.ru/puzzles/view/id3215/</w:t>
        </w:r>
      </w:hyperlink>
    </w:p>
    <w:p w:rsidR="00BA6AD9" w:rsidRPr="00C73A7E" w:rsidRDefault="00BA6AD9" w:rsidP="00793647">
      <w:pPr>
        <w:ind w:left="360" w:right="184" w:hanging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Собери предложенный пазл.</w:t>
      </w:r>
    </w:p>
    <w:p w:rsidR="00BA6AD9" w:rsidRPr="00C73A7E" w:rsidRDefault="00BA6AD9" w:rsidP="00C73A7E">
      <w:pPr>
        <w:rPr>
          <w:sz w:val="24"/>
          <w:szCs w:val="24"/>
        </w:rPr>
      </w:pPr>
    </w:p>
    <w:p w:rsidR="00BA6AD9" w:rsidRDefault="00BA6AD9" w:rsidP="00C73A7E">
      <w:pPr>
        <w:ind w:right="-625"/>
        <w:rPr>
          <w:i/>
          <w:sz w:val="24"/>
          <w:szCs w:val="24"/>
        </w:rPr>
      </w:pPr>
      <w:r w:rsidRPr="00C73A7E">
        <w:rPr>
          <w:b/>
          <w:sz w:val="24"/>
          <w:szCs w:val="24"/>
          <w:u w:val="single"/>
        </w:rPr>
        <w:t>Задача 10</w:t>
      </w:r>
      <w:r w:rsidRPr="00C73A7E">
        <w:rPr>
          <w:sz w:val="24"/>
          <w:szCs w:val="24"/>
        </w:rPr>
        <w:t>.</w:t>
      </w:r>
      <w:r w:rsidRPr="00C73A7E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Исполнитель</w:t>
      </w:r>
      <w:r w:rsidRPr="00C73A7E">
        <w:rPr>
          <w:b/>
          <w:sz w:val="24"/>
          <w:szCs w:val="24"/>
        </w:rPr>
        <w:t>»</w:t>
      </w:r>
      <w:r w:rsidRPr="00C73A7E">
        <w:rPr>
          <w:i/>
          <w:sz w:val="24"/>
          <w:szCs w:val="24"/>
        </w:rPr>
        <w:t>(</w:t>
      </w:r>
      <w:r w:rsidRPr="009134B7">
        <w:rPr>
          <w:i/>
          <w:sz w:val="24"/>
          <w:szCs w:val="24"/>
        </w:rPr>
        <w:t>5</w:t>
      </w:r>
      <w:r w:rsidRPr="00C73A7E">
        <w:rPr>
          <w:i/>
          <w:sz w:val="24"/>
          <w:szCs w:val="24"/>
        </w:rPr>
        <w:t xml:space="preserve"> балл</w:t>
      </w:r>
      <w:r>
        <w:rPr>
          <w:i/>
          <w:sz w:val="24"/>
          <w:szCs w:val="24"/>
        </w:rPr>
        <w:t>ов</w:t>
      </w:r>
      <w:r w:rsidRPr="00C73A7E">
        <w:rPr>
          <w:i/>
          <w:sz w:val="24"/>
          <w:szCs w:val="24"/>
        </w:rPr>
        <w:t>)</w:t>
      </w:r>
    </w:p>
    <w:p w:rsidR="00BA6AD9" w:rsidRDefault="00BA6AD9" w:rsidP="00C73A7E">
      <w:pPr>
        <w:ind w:right="-625"/>
        <w:rPr>
          <w:sz w:val="24"/>
          <w:szCs w:val="24"/>
        </w:rPr>
      </w:pPr>
      <w:r w:rsidRPr="00B828C0">
        <w:rPr>
          <w:sz w:val="24"/>
          <w:szCs w:val="24"/>
        </w:rPr>
        <w:t>На ленте напечатаны цифры. Над лентой находится некий исполнитель,</w:t>
      </w:r>
      <w:r>
        <w:rPr>
          <w:sz w:val="24"/>
          <w:szCs w:val="24"/>
        </w:rPr>
        <w:t xml:space="preserve"> который может выполнять 2 команды:</w:t>
      </w:r>
    </w:p>
    <w:p w:rsidR="00BA6AD9" w:rsidRPr="00056CEA" w:rsidRDefault="00BA6AD9" w:rsidP="00C73A7E">
      <w:pPr>
        <w:ind w:right="-625"/>
        <w:rPr>
          <w:sz w:val="24"/>
          <w:szCs w:val="24"/>
        </w:rPr>
      </w:pPr>
      <w:r w:rsidRPr="00056CEA">
        <w:rPr>
          <w:sz w:val="28"/>
          <w:szCs w:val="28"/>
        </w:rPr>
        <w:t>(</w:t>
      </w:r>
      <w:r w:rsidRPr="00056CEA">
        <w:rPr>
          <w:sz w:val="28"/>
          <w:szCs w:val="28"/>
        </w:rPr>
        <w:sym w:font="Wingdings 3" w:char="F021"/>
      </w:r>
      <w:r w:rsidRPr="00056CEA">
        <w:rPr>
          <w:sz w:val="28"/>
          <w:szCs w:val="28"/>
        </w:rPr>
        <w:t>)</w:t>
      </w:r>
      <w:r>
        <w:rPr>
          <w:sz w:val="28"/>
          <w:szCs w:val="28"/>
        </w:rPr>
        <w:t xml:space="preserve"> -</w:t>
      </w:r>
      <w:r>
        <w:rPr>
          <w:sz w:val="24"/>
          <w:szCs w:val="24"/>
        </w:rPr>
        <w:t xml:space="preserve">  передвинуться на одну цифру влево</w:t>
      </w:r>
    </w:p>
    <w:p w:rsidR="00BA6AD9" w:rsidRDefault="00BA6AD9" w:rsidP="00C73A7E">
      <w:pPr>
        <w:ind w:right="-625"/>
        <w:rPr>
          <w:sz w:val="24"/>
          <w:szCs w:val="24"/>
        </w:rPr>
      </w:pPr>
      <w:r w:rsidRPr="00056CEA">
        <w:rPr>
          <w:sz w:val="28"/>
          <w:szCs w:val="28"/>
        </w:rPr>
        <w:t>(+)</w:t>
      </w:r>
      <w:r>
        <w:rPr>
          <w:sz w:val="24"/>
          <w:szCs w:val="24"/>
        </w:rPr>
        <w:t>–</w:t>
      </w:r>
      <w:r w:rsidRPr="00056CEA">
        <w:rPr>
          <w:sz w:val="24"/>
          <w:szCs w:val="24"/>
        </w:rPr>
        <w:t xml:space="preserve"> изменить</w:t>
      </w:r>
      <w:r>
        <w:rPr>
          <w:sz w:val="24"/>
          <w:szCs w:val="24"/>
        </w:rPr>
        <w:t xml:space="preserve"> цифру, над которой он находится в данный момент, по правилу: 1 изменяется на 2; 2 – на 3; 3 – на 4; 4 – на 5; 5 – на 6; 6 – на 7; 7 – на 8; 8 – на 9; 9 – на 0; 0 – на 1.</w:t>
      </w:r>
    </w:p>
    <w:p w:rsidR="00BA6AD9" w:rsidRDefault="00BA6AD9" w:rsidP="00C73A7E">
      <w:pPr>
        <w:ind w:right="-625"/>
        <w:rPr>
          <w:sz w:val="24"/>
          <w:szCs w:val="24"/>
        </w:rPr>
      </w:pPr>
      <w:r>
        <w:rPr>
          <w:sz w:val="24"/>
          <w:szCs w:val="24"/>
        </w:rPr>
        <w:t>На ленте напечатано число 2307, исполнитель находится над цифрой 7. Как увеличить это число на 93 за минимальное количество команд?</w:t>
      </w:r>
    </w:p>
    <w:p w:rsidR="00BA6AD9" w:rsidRDefault="00BA6AD9" w:rsidP="00C73A7E">
      <w:pPr>
        <w:ind w:right="-625"/>
        <w:rPr>
          <w:sz w:val="24"/>
          <w:szCs w:val="24"/>
        </w:rPr>
      </w:pPr>
      <w:r>
        <w:rPr>
          <w:sz w:val="24"/>
          <w:szCs w:val="24"/>
        </w:rPr>
        <w:t>а) 93 раза выполнить команду (+);</w:t>
      </w:r>
    </w:p>
    <w:p w:rsidR="00BA6AD9" w:rsidRDefault="00BA6AD9" w:rsidP="00C73A7E">
      <w:pPr>
        <w:ind w:right="-625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3 раза выполнить команду (+), выполнить команду </w:t>
      </w:r>
      <w:r w:rsidRPr="00056CEA">
        <w:rPr>
          <w:sz w:val="28"/>
          <w:szCs w:val="28"/>
        </w:rPr>
        <w:t>(</w:t>
      </w:r>
      <w:r w:rsidRPr="00056CEA">
        <w:rPr>
          <w:sz w:val="28"/>
          <w:szCs w:val="28"/>
        </w:rPr>
        <w:sym w:font="Wingdings 3" w:char="F021"/>
      </w:r>
      <w:r w:rsidRPr="00056CEA">
        <w:rPr>
          <w:sz w:val="28"/>
          <w:szCs w:val="28"/>
        </w:rPr>
        <w:t>)</w:t>
      </w:r>
      <w:r>
        <w:rPr>
          <w:sz w:val="28"/>
          <w:szCs w:val="28"/>
        </w:rPr>
        <w:t xml:space="preserve">, 9 раз выполнить команду (+), выполнить команду </w:t>
      </w:r>
      <w:r w:rsidRPr="00056CEA">
        <w:rPr>
          <w:sz w:val="28"/>
          <w:szCs w:val="28"/>
        </w:rPr>
        <w:t>(</w:t>
      </w:r>
      <w:r w:rsidRPr="00056CEA">
        <w:rPr>
          <w:sz w:val="28"/>
          <w:szCs w:val="28"/>
        </w:rPr>
        <w:sym w:font="Wingdings 3" w:char="F021"/>
      </w:r>
      <w:r w:rsidRPr="00056CEA">
        <w:rPr>
          <w:sz w:val="28"/>
          <w:szCs w:val="28"/>
        </w:rPr>
        <w:t>)</w:t>
      </w:r>
      <w:r>
        <w:rPr>
          <w:sz w:val="28"/>
          <w:szCs w:val="28"/>
        </w:rPr>
        <w:t>, выполнить команду (+);</w:t>
      </w:r>
    </w:p>
    <w:p w:rsidR="00BA6AD9" w:rsidRDefault="00BA6AD9" w:rsidP="00C73A7E">
      <w:pPr>
        <w:ind w:right="-625"/>
        <w:rPr>
          <w:sz w:val="28"/>
          <w:szCs w:val="28"/>
        </w:rPr>
      </w:pPr>
      <w:r>
        <w:rPr>
          <w:sz w:val="28"/>
          <w:szCs w:val="28"/>
        </w:rPr>
        <w:t xml:space="preserve">с) 3 раза выполнить команду (+), выполнить команду </w:t>
      </w:r>
      <w:r w:rsidRPr="00056CEA">
        <w:rPr>
          <w:sz w:val="28"/>
          <w:szCs w:val="28"/>
        </w:rPr>
        <w:t>(</w:t>
      </w:r>
      <w:r w:rsidRPr="00056CEA">
        <w:rPr>
          <w:sz w:val="28"/>
          <w:szCs w:val="28"/>
        </w:rPr>
        <w:sym w:font="Wingdings 3" w:char="F021"/>
      </w:r>
      <w:r w:rsidRPr="00056CEA">
        <w:rPr>
          <w:sz w:val="28"/>
          <w:szCs w:val="28"/>
        </w:rPr>
        <w:t>)</w:t>
      </w:r>
      <w:r>
        <w:rPr>
          <w:sz w:val="28"/>
          <w:szCs w:val="28"/>
        </w:rPr>
        <w:t>, 10 раз выполнить команду (+);</w:t>
      </w:r>
    </w:p>
    <w:p w:rsidR="00BA6AD9" w:rsidRPr="00BE02FF" w:rsidRDefault="00BA6AD9" w:rsidP="00C73A7E">
      <w:pPr>
        <w:ind w:right="-625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BE02FF">
        <w:rPr>
          <w:sz w:val="28"/>
          <w:szCs w:val="28"/>
        </w:rPr>
        <w:t>)</w:t>
      </w:r>
      <w:r>
        <w:rPr>
          <w:sz w:val="28"/>
          <w:szCs w:val="28"/>
        </w:rPr>
        <w:t xml:space="preserve"> 3 раза выполнить команду (+), 2 раза выполнить команду </w:t>
      </w:r>
      <w:r w:rsidRPr="00056CEA">
        <w:rPr>
          <w:sz w:val="28"/>
          <w:szCs w:val="28"/>
        </w:rPr>
        <w:t>(</w:t>
      </w:r>
      <w:r w:rsidRPr="00056CEA">
        <w:rPr>
          <w:sz w:val="28"/>
          <w:szCs w:val="28"/>
        </w:rPr>
        <w:sym w:font="Wingdings 3" w:char="F021"/>
      </w:r>
      <w:r w:rsidRPr="00056CEA">
        <w:rPr>
          <w:sz w:val="28"/>
          <w:szCs w:val="28"/>
        </w:rPr>
        <w:t>)</w:t>
      </w:r>
      <w:r>
        <w:rPr>
          <w:sz w:val="28"/>
          <w:szCs w:val="28"/>
        </w:rPr>
        <w:t>, выполнить команду (+);</w:t>
      </w:r>
    </w:p>
    <w:p w:rsidR="00BA6AD9" w:rsidRPr="0040451B" w:rsidRDefault="00BA6AD9" w:rsidP="00DB48DD">
      <w:pPr>
        <w:ind w:left="360"/>
        <w:rPr>
          <w:b/>
          <w:sz w:val="22"/>
          <w:szCs w:val="22"/>
        </w:rPr>
      </w:pPr>
      <w:r>
        <w:rPr>
          <w:b/>
          <w:sz w:val="24"/>
          <w:szCs w:val="24"/>
        </w:rPr>
        <w:br w:type="page"/>
      </w:r>
      <w:r w:rsidRPr="0040451B">
        <w:rPr>
          <w:b/>
          <w:sz w:val="22"/>
          <w:szCs w:val="22"/>
        </w:rPr>
        <w:t>Карточка участника олимпиады</w:t>
      </w:r>
    </w:p>
    <w:p w:rsidR="00BA6AD9" w:rsidRPr="0040451B" w:rsidRDefault="00BA6AD9" w:rsidP="00DB48DD">
      <w:pPr>
        <w:ind w:left="360"/>
        <w:rPr>
          <w:b/>
          <w:sz w:val="22"/>
          <w:szCs w:val="22"/>
        </w:rPr>
      </w:pPr>
      <w:r w:rsidRPr="0040451B">
        <w:rPr>
          <w:b/>
          <w:sz w:val="22"/>
          <w:szCs w:val="22"/>
        </w:rPr>
        <w:t>№ (код) участника ________________________________________________________________</w:t>
      </w:r>
    </w:p>
    <w:p w:rsidR="00BA6AD9" w:rsidRPr="0040451B" w:rsidRDefault="00BA6AD9" w:rsidP="00DB48DD">
      <w:pPr>
        <w:ind w:left="360"/>
        <w:rPr>
          <w:b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5"/>
        <w:gridCol w:w="1782"/>
        <w:gridCol w:w="1701"/>
        <w:gridCol w:w="1559"/>
        <w:gridCol w:w="567"/>
        <w:gridCol w:w="567"/>
        <w:gridCol w:w="992"/>
        <w:gridCol w:w="993"/>
        <w:gridCol w:w="815"/>
      </w:tblGrid>
      <w:tr w:rsidR="00BA6AD9" w:rsidRPr="0040451B" w:rsidTr="00E203FF">
        <w:tc>
          <w:tcPr>
            <w:tcW w:w="1085" w:type="dxa"/>
            <w:vMerge w:val="restart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8976" w:type="dxa"/>
            <w:gridSpan w:val="8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Номер вопроса</w:t>
            </w:r>
          </w:p>
        </w:tc>
      </w:tr>
      <w:tr w:rsidR="00BA6AD9" w:rsidRPr="0040451B" w:rsidTr="00B70CE3">
        <w:tc>
          <w:tcPr>
            <w:tcW w:w="1085" w:type="dxa"/>
            <w:vMerge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1782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15" w:type="dxa"/>
          </w:tcPr>
          <w:p w:rsidR="00BA6AD9" w:rsidRPr="0040451B" w:rsidRDefault="00BA6AD9" w:rsidP="00E203FF">
            <w:pPr>
              <w:jc w:val="center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10</w:t>
            </w:r>
          </w:p>
        </w:tc>
      </w:tr>
      <w:tr w:rsidR="00BA6AD9" w:rsidRPr="0040451B" w:rsidTr="00B70CE3">
        <w:trPr>
          <w:trHeight w:val="1490"/>
        </w:trPr>
        <w:tc>
          <w:tcPr>
            <w:tcW w:w="1085" w:type="dxa"/>
            <w:textDirection w:val="btLr"/>
          </w:tcPr>
          <w:p w:rsidR="00BA6AD9" w:rsidRPr="0040451B" w:rsidRDefault="00BA6AD9" w:rsidP="00E203FF">
            <w:pPr>
              <w:ind w:left="113" w:right="113"/>
              <w:rPr>
                <w:b/>
                <w:sz w:val="22"/>
                <w:szCs w:val="22"/>
              </w:rPr>
            </w:pPr>
            <w:r w:rsidRPr="0040451B">
              <w:rPr>
                <w:b/>
                <w:sz w:val="22"/>
                <w:szCs w:val="22"/>
              </w:rPr>
              <w:t>Варианты  ответа</w:t>
            </w:r>
          </w:p>
        </w:tc>
        <w:tc>
          <w:tcPr>
            <w:tcW w:w="1782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  <w:tc>
          <w:tcPr>
            <w:tcW w:w="815" w:type="dxa"/>
          </w:tcPr>
          <w:p w:rsidR="00BA6AD9" w:rsidRPr="0040451B" w:rsidRDefault="00BA6AD9" w:rsidP="00DB48DD">
            <w:pPr>
              <w:rPr>
                <w:b/>
                <w:sz w:val="22"/>
                <w:szCs w:val="22"/>
              </w:rPr>
            </w:pPr>
          </w:p>
        </w:tc>
      </w:tr>
    </w:tbl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Уважаемые ребята!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На выполнение олимпиадной работы по информатике отводится  _180_  минут.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Вам предстоит выполнить10заданий и заполнить карточку участника олимпиады.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 xml:space="preserve">Для заданий с 1 по 3необходимо записать ответ словами, 4 и 5 задание – ответом является число, в задании №6 для каждого ученика(буквы) - указать оценку (например (А-2), в задании №7 – указать последовательность команд (пример – в условии задачи), для задачи №10 указать вариант ответа (буква). 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останется время.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При возможных затруднениях обращайтесь к консультанту (учителю).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Желаем успеха!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Внимание!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1. Не допускаются исправления в карточке участника.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 xml:space="preserve">2. Не разрешается использование калькуляторов, мобильных телефонов и любых других </w:t>
      </w:r>
    </w:p>
    <w:p w:rsidR="00BA6AD9" w:rsidRPr="0040451B" w:rsidRDefault="00BA6AD9" w:rsidP="00B70CE3">
      <w:pPr>
        <w:jc w:val="both"/>
        <w:rPr>
          <w:sz w:val="22"/>
          <w:szCs w:val="22"/>
        </w:rPr>
      </w:pPr>
      <w:r w:rsidRPr="0040451B">
        <w:rPr>
          <w:sz w:val="22"/>
          <w:szCs w:val="22"/>
        </w:rPr>
        <w:t>электронных устройств.</w:t>
      </w:r>
    </w:p>
    <w:p w:rsidR="00BA6AD9" w:rsidRPr="00C73A7E" w:rsidRDefault="00BA6AD9" w:rsidP="00B70CE3">
      <w:pPr>
        <w:jc w:val="both"/>
        <w:rPr>
          <w:sz w:val="24"/>
          <w:szCs w:val="24"/>
        </w:rPr>
      </w:pPr>
    </w:p>
    <w:sectPr w:rsidR="00BA6AD9" w:rsidRPr="00C73A7E" w:rsidSect="00DB48DD">
      <w:headerReference w:type="default" r:id="rId10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AD9" w:rsidRDefault="00BA6AD9">
      <w:r>
        <w:separator/>
      </w:r>
    </w:p>
  </w:endnote>
  <w:endnote w:type="continuationSeparator" w:id="1">
    <w:p w:rsidR="00BA6AD9" w:rsidRDefault="00BA6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AD9" w:rsidRDefault="00BA6AD9">
      <w:r>
        <w:separator/>
      </w:r>
    </w:p>
  </w:footnote>
  <w:footnote w:type="continuationSeparator" w:id="1">
    <w:p w:rsidR="00BA6AD9" w:rsidRDefault="00BA6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D9" w:rsidRDefault="00BA6AD9" w:rsidP="00194987">
    <w:pPr>
      <w:pStyle w:val="Header"/>
      <w:tabs>
        <w:tab w:val="clear" w:pos="4677"/>
        <w:tab w:val="clear" w:pos="9355"/>
        <w:tab w:val="center" w:pos="5216"/>
        <w:tab w:val="right" w:pos="10433"/>
      </w:tabs>
    </w:pPr>
    <w:r>
      <w:tab/>
      <w:t>2015-2016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54E3D"/>
    <w:multiLevelType w:val="hybridMultilevel"/>
    <w:tmpl w:val="0420B720"/>
    <w:lvl w:ilvl="0" w:tplc="889EB6D8">
      <w:start w:val="1"/>
      <w:numFmt w:val="upperLetter"/>
      <w:lvlText w:val="%1)"/>
      <w:lvlJc w:val="left"/>
      <w:pPr>
        <w:ind w:left="9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  <w:rPr>
        <w:rFonts w:cs="Times New Roman"/>
      </w:rPr>
    </w:lvl>
  </w:abstractNum>
  <w:abstractNum w:abstractNumId="1">
    <w:nsid w:val="1DF02F67"/>
    <w:multiLevelType w:val="hybridMultilevel"/>
    <w:tmpl w:val="C63A2358"/>
    <w:lvl w:ilvl="0" w:tplc="F2ECCF52">
      <w:start w:val="1"/>
      <w:numFmt w:val="bullet"/>
      <w:lvlText w:val=""/>
      <w:lvlJc w:val="left"/>
      <w:pPr>
        <w:tabs>
          <w:tab w:val="num" w:pos="1440"/>
        </w:tabs>
        <w:ind w:left="1304" w:hanging="22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B3B59"/>
    <w:multiLevelType w:val="hybridMultilevel"/>
    <w:tmpl w:val="BE0C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F6C5B"/>
    <w:multiLevelType w:val="hybridMultilevel"/>
    <w:tmpl w:val="56568062"/>
    <w:lvl w:ilvl="0" w:tplc="9F5E4B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A0F27"/>
    <w:multiLevelType w:val="hybridMultilevel"/>
    <w:tmpl w:val="CF6AADFE"/>
    <w:lvl w:ilvl="0" w:tplc="BE4E3742">
      <w:start w:val="1"/>
      <w:numFmt w:val="bullet"/>
      <w:lvlText w:val=""/>
      <w:lvlJc w:val="left"/>
      <w:pPr>
        <w:tabs>
          <w:tab w:val="num" w:pos="1664"/>
        </w:tabs>
        <w:ind w:left="158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8DD"/>
    <w:rsid w:val="00056CEA"/>
    <w:rsid w:val="00175D2C"/>
    <w:rsid w:val="00194987"/>
    <w:rsid w:val="00197CD3"/>
    <w:rsid w:val="001C4BDB"/>
    <w:rsid w:val="00224AC1"/>
    <w:rsid w:val="00253C74"/>
    <w:rsid w:val="00261021"/>
    <w:rsid w:val="00293D77"/>
    <w:rsid w:val="002E2AAB"/>
    <w:rsid w:val="00301E8E"/>
    <w:rsid w:val="00351320"/>
    <w:rsid w:val="0040451B"/>
    <w:rsid w:val="00486EBB"/>
    <w:rsid w:val="004C7930"/>
    <w:rsid w:val="00523D91"/>
    <w:rsid w:val="0054346A"/>
    <w:rsid w:val="005E3EC8"/>
    <w:rsid w:val="006C7C30"/>
    <w:rsid w:val="00702D58"/>
    <w:rsid w:val="00750B10"/>
    <w:rsid w:val="00762FF7"/>
    <w:rsid w:val="0076552E"/>
    <w:rsid w:val="00793647"/>
    <w:rsid w:val="007B1116"/>
    <w:rsid w:val="007B78FB"/>
    <w:rsid w:val="0081010C"/>
    <w:rsid w:val="00824F83"/>
    <w:rsid w:val="008834A3"/>
    <w:rsid w:val="009134B7"/>
    <w:rsid w:val="00941DCE"/>
    <w:rsid w:val="00A63ACB"/>
    <w:rsid w:val="00B62007"/>
    <w:rsid w:val="00B70CE3"/>
    <w:rsid w:val="00B828C0"/>
    <w:rsid w:val="00B90B79"/>
    <w:rsid w:val="00BA6AD9"/>
    <w:rsid w:val="00BC09E7"/>
    <w:rsid w:val="00BC7595"/>
    <w:rsid w:val="00BE02FF"/>
    <w:rsid w:val="00C0360F"/>
    <w:rsid w:val="00C15E41"/>
    <w:rsid w:val="00C6348E"/>
    <w:rsid w:val="00C73A7E"/>
    <w:rsid w:val="00D201FB"/>
    <w:rsid w:val="00D46988"/>
    <w:rsid w:val="00D64F52"/>
    <w:rsid w:val="00DB48DD"/>
    <w:rsid w:val="00E203FF"/>
    <w:rsid w:val="00EF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8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3D9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23D91"/>
    <w:rPr>
      <w:rFonts w:ascii="Cambria" w:hAnsi="Cambria"/>
      <w:b/>
      <w:i/>
      <w:sz w:val="28"/>
    </w:rPr>
  </w:style>
  <w:style w:type="paragraph" w:styleId="NormalWeb">
    <w:name w:val="Normal (Web)"/>
    <w:basedOn w:val="Normal"/>
    <w:uiPriority w:val="99"/>
    <w:rsid w:val="00DB48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6"/>
      <w:szCs w:val="26"/>
    </w:rPr>
  </w:style>
  <w:style w:type="paragraph" w:customStyle="1" w:styleId="1">
    <w:name w:val="Текст1"/>
    <w:basedOn w:val="Normal"/>
    <w:uiPriority w:val="99"/>
    <w:rsid w:val="00194987"/>
    <w:rPr>
      <w:rFonts w:ascii="Courier New" w:hAnsi="Courier New"/>
    </w:rPr>
  </w:style>
  <w:style w:type="paragraph" w:styleId="Header">
    <w:name w:val="header"/>
    <w:basedOn w:val="Normal"/>
    <w:link w:val="HeaderChar"/>
    <w:uiPriority w:val="99"/>
    <w:rsid w:val="001949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4987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rsid w:val="00194987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94987"/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D64F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4F52"/>
    <w:rPr>
      <w:rFonts w:ascii="Times New Roman" w:hAnsi="Times New Roman"/>
    </w:rPr>
  </w:style>
  <w:style w:type="table" w:styleId="TableGrid">
    <w:name w:val="Table Grid"/>
    <w:basedOn w:val="TableNormal"/>
    <w:uiPriority w:val="99"/>
    <w:rsid w:val="003513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C7C3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C7C30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134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F:\314701\pril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juicypuzzles.ru/puzzles/view/id321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688</Words>
  <Characters>3925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vershinina_gm</dc:creator>
  <cp:keywords/>
  <dc:description/>
  <cp:lastModifiedBy>Admin</cp:lastModifiedBy>
  <cp:revision>9</cp:revision>
  <dcterms:created xsi:type="dcterms:W3CDTF">2015-10-08T19:13:00Z</dcterms:created>
  <dcterms:modified xsi:type="dcterms:W3CDTF">2015-12-12T20:20:00Z</dcterms:modified>
</cp:coreProperties>
</file>